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A6A9C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BROWN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3328B7B7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C1CC78A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1FCDBA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4352E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James(q.v.)</w:t>
      </w:r>
    </w:p>
    <w:p w14:paraId="3A191308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FBF444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John(q.v.) and Johan(q.v.).   (ibid.)</w:t>
      </w:r>
    </w:p>
    <w:p w14:paraId="52D6D727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8D627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C479F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>James appointed her as a joint executor of his Will.   (ibid.)</w:t>
      </w:r>
    </w:p>
    <w:p w14:paraId="7724741A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870560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61E7F" w14:textId="77777777" w:rsidR="00CE4878" w:rsidRDefault="00CE4878" w:rsidP="00CE4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05F225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EF0B7" w14:textId="77777777" w:rsidR="00CE4878" w:rsidRDefault="00CE4878" w:rsidP="009139A6">
      <w:r>
        <w:separator/>
      </w:r>
    </w:p>
  </w:endnote>
  <w:endnote w:type="continuationSeparator" w:id="0">
    <w:p w14:paraId="05B2AEB1" w14:textId="77777777" w:rsidR="00CE4878" w:rsidRDefault="00CE48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0B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6D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2B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349A" w14:textId="77777777" w:rsidR="00CE4878" w:rsidRDefault="00CE4878" w:rsidP="009139A6">
      <w:r>
        <w:separator/>
      </w:r>
    </w:p>
  </w:footnote>
  <w:footnote w:type="continuationSeparator" w:id="0">
    <w:p w14:paraId="648AE3D7" w14:textId="77777777" w:rsidR="00CE4878" w:rsidRDefault="00CE48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25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7B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CF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87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487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61A44"/>
  <w15:chartTrackingRefBased/>
  <w15:docId w15:val="{06EC35BB-12A5-4619-B2F1-ACDA2F92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48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2022-08-05T18:00:00Z</dcterms:created>
  <dcterms:modified xsi:type="dcterms:W3CDTF">2022-08-05T18:00:00Z</dcterms:modified>
</cp:coreProperties>
</file>